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7634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PRD21 CDS: PC1.5 for n</w:t>
            </w:r>
            <w:r>
              <w:rPr>
                <w:rFonts w:hint="eastAsia" w:eastAsia="宋体"/>
                <w:lang w:val="en-US" w:eastAsia="zh-CN"/>
              </w:rPr>
              <w:t>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2022-1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default"/>
                <w:lang w:val="en-US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79 PC1.5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pct25" w:color="FFFF00" w:fill="auto"/>
            <w:vAlign w:val="top"/>
          </w:tcPr>
          <w:p>
            <w:pPr>
              <w:pStyle w:val="109"/>
              <w:spacing w:after="0"/>
              <w:rPr>
                <w:rFonts w:hint="default" w:eastAsia="宋体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Work plan R5-226325 for PC1.5 for n79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ED800D2"/>
    <w:rsid w:val="12E9370F"/>
    <w:rsid w:val="17237A51"/>
    <w:rsid w:val="1B066107"/>
    <w:rsid w:val="1CF22270"/>
    <w:rsid w:val="20965BCD"/>
    <w:rsid w:val="21325AC2"/>
    <w:rsid w:val="23F755B0"/>
    <w:rsid w:val="25741C29"/>
    <w:rsid w:val="27BF730C"/>
    <w:rsid w:val="2861338B"/>
    <w:rsid w:val="2F3F1F80"/>
    <w:rsid w:val="30691D3B"/>
    <w:rsid w:val="39507FAE"/>
    <w:rsid w:val="3E060674"/>
    <w:rsid w:val="60A3312E"/>
    <w:rsid w:val="63B63E3D"/>
    <w:rsid w:val="68A34DAF"/>
    <w:rsid w:val="6A4C4974"/>
    <w:rsid w:val="6B860A46"/>
    <w:rsid w:val="6EE1374A"/>
    <w:rsid w:val="6FCF657B"/>
    <w:rsid w:val="6FF90DBE"/>
    <w:rsid w:val="714C0EDA"/>
    <w:rsid w:val="722A18B9"/>
    <w:rsid w:val="74FB4C25"/>
    <w:rsid w:val="7B2D07E4"/>
    <w:rsid w:val="7D732C80"/>
    <w:rsid w:val="7F79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0</TotalTime>
  <ScaleCrop>false</ScaleCrop>
  <LinksUpToDate>false</LinksUpToDate>
  <CharactersWithSpaces>1580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2022-11-28T06:49:09Z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</Properties>
</file>